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AF00B" w14:textId="77777777" w:rsidR="00E423A7" w:rsidRDefault="00E423A7" w:rsidP="00E423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COUPELAND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5297B0A9" w14:textId="77777777" w:rsidR="00E423A7" w:rsidRDefault="00E423A7" w:rsidP="00E423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6114FE" w14:textId="77777777" w:rsidR="00E423A7" w:rsidRDefault="00E423A7" w:rsidP="00E423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6F26B2" w14:textId="77777777" w:rsidR="00E423A7" w:rsidRDefault="00E423A7" w:rsidP="00E423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Feb.1407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Wyspyngton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were commissioned to collect in person in the</w:t>
      </w:r>
    </w:p>
    <w:p w14:paraId="0E2C4D03" w14:textId="7F4D32BA" w:rsidR="00E423A7" w:rsidRDefault="00E423A7" w:rsidP="00E423A7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port of Newcastle and adjacent ports and places, the subsidy granted to the King at the last Parliament.    (C.F.R. 1405-13 p.69)</w:t>
      </w:r>
    </w:p>
    <w:p w14:paraId="48816FD0" w14:textId="77777777" w:rsidR="00C90599" w:rsidRDefault="00C90599" w:rsidP="00C90599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Feb.1407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Wyspyngton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were commissioned to levy and collect in person the customs in the port of Newcastle-upon-Tyne and adjacent ports and places.</w:t>
      </w:r>
    </w:p>
    <w:p w14:paraId="4FA00234" w14:textId="032FB280" w:rsidR="00C90599" w:rsidRDefault="00C90599" w:rsidP="00C905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p.72)</w:t>
      </w:r>
    </w:p>
    <w:p w14:paraId="39B5247C" w14:textId="77777777" w:rsidR="00C90599" w:rsidRDefault="00C90599" w:rsidP="00C9059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Sep.1407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Wyspyngton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were commissioned to levy and collect in </w:t>
      </w:r>
    </w:p>
    <w:p w14:paraId="75456E64" w14:textId="77777777" w:rsidR="00C90599" w:rsidRDefault="00C90599" w:rsidP="00C9059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person in the port of Newcastle-upon-Tyne and in all adjacent ports and places</w:t>
      </w:r>
    </w:p>
    <w:p w14:paraId="03A8E379" w14:textId="18C9CBDE" w:rsidR="00C90599" w:rsidRDefault="00C90599" w:rsidP="00C9059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subsidy granted to the King at the last Parliament.  (C.F.R. 1405-13 p.84)</w:t>
      </w:r>
    </w:p>
    <w:p w14:paraId="337C9CF4" w14:textId="77777777" w:rsidR="00C90599" w:rsidRDefault="00C90599" w:rsidP="00C9059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Sep.1407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Wyspyngton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were commissioned to levy and collect in person</w:t>
      </w:r>
    </w:p>
    <w:p w14:paraId="109EB46E" w14:textId="4E9E10EF" w:rsidR="00C90599" w:rsidRDefault="00C90599" w:rsidP="00C90599">
      <w:pPr>
        <w:pStyle w:val="NoSpacing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the port of Newcastle upon Tyne the subsidy on wools, hides and woolfells granted to the King at the last Parliament.   (C.F.R. 1405-13 p.81)</w:t>
      </w:r>
    </w:p>
    <w:p w14:paraId="0B6B980F" w14:textId="77777777" w:rsidR="00C90599" w:rsidRDefault="00C90599" w:rsidP="00E423A7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</w:p>
    <w:p w14:paraId="54933777" w14:textId="77777777" w:rsidR="00E423A7" w:rsidRDefault="00E423A7" w:rsidP="00E423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C3C618" w14:textId="77777777" w:rsidR="00E423A7" w:rsidRDefault="00E423A7" w:rsidP="00E423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9355D8" w14:textId="71AE1348" w:rsidR="00E423A7" w:rsidRDefault="00E423A7" w:rsidP="00E423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August 2021</w:t>
      </w:r>
    </w:p>
    <w:p w14:paraId="3E269A95" w14:textId="08F778F8" w:rsidR="00C90599" w:rsidRDefault="00C90599" w:rsidP="00E423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December 2021</w:t>
      </w:r>
    </w:p>
    <w:p w14:paraId="5770C84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62295" w14:textId="77777777" w:rsidR="00E423A7" w:rsidRDefault="00E423A7" w:rsidP="009139A6">
      <w:r>
        <w:separator/>
      </w:r>
    </w:p>
  </w:endnote>
  <w:endnote w:type="continuationSeparator" w:id="0">
    <w:p w14:paraId="5A54FB71" w14:textId="77777777" w:rsidR="00E423A7" w:rsidRDefault="00E423A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125F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98C0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1E4A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16EB8" w14:textId="77777777" w:rsidR="00E423A7" w:rsidRDefault="00E423A7" w:rsidP="009139A6">
      <w:r>
        <w:separator/>
      </w:r>
    </w:p>
  </w:footnote>
  <w:footnote w:type="continuationSeparator" w:id="0">
    <w:p w14:paraId="6A6162DC" w14:textId="77777777" w:rsidR="00E423A7" w:rsidRDefault="00E423A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B975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A834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48B7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3A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90599"/>
    <w:rsid w:val="00CB4ED9"/>
    <w:rsid w:val="00E423A7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B52325"/>
  <w15:chartTrackingRefBased/>
  <w15:docId w15:val="{3C195D36-5B7E-4044-B9D3-BCE9C4865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2021-11-20T21:27:00Z</dcterms:created>
  <dcterms:modified xsi:type="dcterms:W3CDTF">2021-12-22T21:02:00Z</dcterms:modified>
</cp:coreProperties>
</file>